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e6393bc" w14:textId="e6393bc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F5415B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76CAE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5415B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541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415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415B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415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415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88FF7-33B5-4B84-BD60-DEDD551A317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A1 Hrvatska društvo s ograničenom odgovornošću za usluge javnih telekomunikacija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